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9DD88" w14:textId="77777777" w:rsidR="00CE6DC6" w:rsidRDefault="00CE6DC6" w:rsidP="00CE6D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PALMER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14:paraId="28146407" w14:textId="77777777" w:rsidR="00CE6DC6" w:rsidRDefault="00CE6DC6" w:rsidP="00CE6D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Dover. </w:t>
      </w:r>
      <w:proofErr w:type="spellStart"/>
      <w:r>
        <w:rPr>
          <w:rFonts w:ascii="Times New Roman" w:hAnsi="Times New Roman" w:cs="Times New Roman"/>
          <w:sz w:val="24"/>
          <w:szCs w:val="24"/>
        </w:rPr>
        <w:t>Labourer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14E2E2B" w14:textId="77777777" w:rsidR="00CE6DC6" w:rsidRDefault="00CE6DC6" w:rsidP="00CE6D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4E085B" w14:textId="77777777" w:rsidR="00CE6DC6" w:rsidRDefault="00CE6DC6" w:rsidP="00CE6D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A351A5" w14:textId="77777777" w:rsidR="00CE6DC6" w:rsidRDefault="00CE6DC6" w:rsidP="00CE6D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1440</w:t>
      </w:r>
      <w:r>
        <w:rPr>
          <w:rFonts w:ascii="Times New Roman" w:hAnsi="Times New Roman" w:cs="Times New Roman"/>
          <w:sz w:val="24"/>
          <w:szCs w:val="24"/>
        </w:rPr>
        <w:tab/>
        <w:t>He appears in the Plea Rolls.</w:t>
      </w:r>
    </w:p>
    <w:p w14:paraId="077FDE78" w14:textId="77777777" w:rsidR="00CE6DC6" w:rsidRDefault="00CE6DC6" w:rsidP="00CE6D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33FA9"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733FA9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http://aalt.law.uh.edu/Indices/CP40Indices/CP40no717/CP40no717Pl.htm</w:t>
        </w:r>
      </w:hyperlink>
      <w:r w:rsidRPr="00733FA9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F86458F" w14:textId="77777777" w:rsidR="00CE6DC6" w:rsidRDefault="00CE6DC6" w:rsidP="00CE6D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275FFB" w14:textId="77777777" w:rsidR="00CE6DC6" w:rsidRDefault="00CE6DC6" w:rsidP="00CE6D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9A02A4" w14:textId="77777777" w:rsidR="00CE6DC6" w:rsidRDefault="00CE6DC6" w:rsidP="00CE6D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January 2022</w:t>
      </w:r>
    </w:p>
    <w:p w14:paraId="4E18601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91B54" w14:textId="77777777" w:rsidR="00CE6DC6" w:rsidRDefault="00CE6DC6" w:rsidP="009139A6">
      <w:r>
        <w:separator/>
      </w:r>
    </w:p>
  </w:endnote>
  <w:endnote w:type="continuationSeparator" w:id="0">
    <w:p w14:paraId="645CA130" w14:textId="77777777" w:rsidR="00CE6DC6" w:rsidRDefault="00CE6DC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CC88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34A2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4BCD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B2095" w14:textId="77777777" w:rsidR="00CE6DC6" w:rsidRDefault="00CE6DC6" w:rsidP="009139A6">
      <w:r>
        <w:separator/>
      </w:r>
    </w:p>
  </w:footnote>
  <w:footnote w:type="continuationSeparator" w:id="0">
    <w:p w14:paraId="5E070D14" w14:textId="77777777" w:rsidR="00CE6DC6" w:rsidRDefault="00CE6DC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E9D3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4FD6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7DF8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DC6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CE6DC6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9CACAF"/>
  <w15:chartTrackingRefBased/>
  <w15:docId w15:val="{C8A13EE2-BC3C-4ACE-B19E-C5872A1AB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rsid w:val="00CE6DC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2022-01-18T11:40:00Z</dcterms:created>
  <dcterms:modified xsi:type="dcterms:W3CDTF">2022-01-18T11:40:00Z</dcterms:modified>
</cp:coreProperties>
</file>